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Cambridgeshire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Cambridgeshire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Cambridgeshire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Cambridgeshire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Cambridgeshire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Cambridgeshire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East Cambridgeshire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Cambridgeshire is estimated to be </w:t>
      </w:r>
      <w:r w:rsidRPr="00773DF7">
        <w:rPr>
          <w:rFonts w:ascii="Libre Franklin Light" w:eastAsia="Times New Roman" w:hAnsi="Libre Franklin Light" w:cs="Calibri Light"/>
          <w:b/>
          <w:bCs/>
          <w:color w:val="C45911" w:themeColor="accent2" w:themeShade="BF"/>
        </w:rPr>
        <w:t xml:space="preserve">£1,123,879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Cambridgeshire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Cambridgeshire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Cambridge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Cambridgeshire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Cambridge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Cambridgeshire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Cambridgeshire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Cambridge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Cambridgeshire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Cambridgeshire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Cambridgeshire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Cambridgeshire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Cambridgeshire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Cambridgeshire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£1,123,879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Cambridgeshire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£18,306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£378,581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£27,120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£7,628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£13,984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£678,260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£1,123,879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Cambridgeshire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Cambridgeshire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Cambridgeshire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Cambridgeshire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Cambridgeshire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Cambridgeshire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Cambridgeshire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Cambridgeshire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75E46E0-0F43-4D63-813B-97B1CF899CD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